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3F39CC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6000DB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3F39C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14А (13А)5192022Н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6000DB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6000DB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3F39CC" w:rsidRPr="003F39CC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3F39CC" w:rsidRPr="003F39CC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3F39CC" w:rsidRPr="003F39CC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3F39CC" w:rsidRPr="003F39CC">
        <w:rPr>
          <w:bCs/>
        </w:rPr>
        <w:t xml:space="preserve"> </w:t>
      </w:r>
      <w:r w:rsidR="003F39CC" w:rsidRPr="003F39CC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3F39CC">
        <w:rPr>
          <w:u w:val="single"/>
        </w:rPr>
        <w:t xml:space="preserve"> 14А (13А)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3F39CC" w:rsidRPr="003F39CC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3F39CC" w:rsidRPr="003F39CC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BD71F4" w:rsidRPr="00BD71F4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3F39CC" w:rsidRPr="003F39CC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000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050199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050199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2A3334">
              <w:rPr>
                <w:sz w:val="18"/>
                <w:szCs w:val="18"/>
              </w:rPr>
              <w:t>4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050199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050199" w:rsidRPr="00050199">
        <w:rPr>
          <w:bCs/>
          <w:i/>
          <w:sz w:val="20"/>
          <w:szCs w:val="20"/>
        </w:rPr>
        <w:t>Нагрузка</w:t>
      </w:r>
      <w:r w:rsidR="00050199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050199" w:rsidRDefault="00050199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+ 2 + 3 + 1  = 11.00;   X(To) = 11.00±0.28,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050199" w:rsidRPr="00050199">
        <w:rPr>
          <w:bCs/>
        </w:rPr>
        <w:t>-</w:t>
      </w:r>
      <w:r w:rsidR="00050199" w:rsidRPr="00050199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050199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3F39CC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14А (13А)5192022Н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000DB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000DB" w:rsidRPr="006000DB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E042D156D3DC4DDE88A9C8D6B5A41C31"/>
    <w:docVar w:name="fill_date" w:val="19.04.2022"/>
    <w:docVar w:name="footer_num" w:val="Протокол № 14А (13А)5192022Н"/>
    <w:docVar w:name="form" w:val="4"/>
    <w:docVar w:name="grid_data_n_bm1_4" w:val="1~3~~2~2~~3~2~~4~3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2 + 3 + 1  = 11.00;   X(To) = 11.00±0.28, k=2 (p=95%)_x000d_"/>
    <w:docVar w:name="nd_table3_id_205" w:val="_napr1~_napr2~_napr3~_napr4~_napr5~_napr6~_napr7~_napr8~_napr9"/>
    <w:docVar w:name="num_doc" w:val="14А (13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21D95430FB84B619328B984E85DCBE8"/>
    <w:docVar w:name="rm_id" w:val="14"/>
    <w:docVar w:name="rm_name" w:val=" Учитель "/>
    <w:docVar w:name="rm_number" w:val=" 14А (13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92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A3334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3F39CC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000DB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BD71F4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2022-04-18T06:51:00Z</dcterms:created>
  <dcterms:modified xsi:type="dcterms:W3CDTF">2022-04-18T08:35:00Z</dcterms:modified>
</cp:coreProperties>
</file>